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C3386" w14:textId="0681D532" w:rsidR="00F82734" w:rsidRPr="00C04E98" w:rsidRDefault="00F82734" w:rsidP="00F82734">
      <w:pPr>
        <w:pStyle w:val="Ttulo5"/>
        <w:jc w:val="center"/>
        <w:rPr>
          <w:rFonts w:ascii="Source Sans Pro" w:hAnsi="Source Sans Pro"/>
          <w:color w:val="808080" w:themeColor="background1" w:themeShade="80"/>
          <w:sz w:val="17"/>
          <w:szCs w:val="17"/>
        </w:rPr>
      </w:pPr>
      <w:r w:rsidRPr="00C04E98">
        <w:rPr>
          <w:rFonts w:ascii="Source Sans Pro" w:hAnsi="Source Sans Pro"/>
          <w:color w:val="808080" w:themeColor="background1" w:themeShade="80"/>
          <w:sz w:val="17"/>
          <w:szCs w:val="17"/>
        </w:rPr>
        <w:t>ANEXO I: SOLICITUD DE LA CONVOCATORIA DEL PLAN PROPIO 202</w:t>
      </w:r>
      <w:r w:rsidR="00CE4670">
        <w:rPr>
          <w:rFonts w:ascii="Source Sans Pro" w:hAnsi="Source Sans Pro"/>
          <w:color w:val="808080" w:themeColor="background1" w:themeShade="80"/>
          <w:sz w:val="17"/>
          <w:szCs w:val="17"/>
        </w:rPr>
        <w:t>5</w:t>
      </w:r>
      <w:r w:rsidRPr="00C04E98">
        <w:rPr>
          <w:rFonts w:ascii="Source Sans Pro" w:hAnsi="Source Sans Pro"/>
          <w:color w:val="808080" w:themeColor="background1" w:themeShade="80"/>
          <w:sz w:val="17"/>
          <w:szCs w:val="17"/>
        </w:rPr>
        <w:t xml:space="preserve"> DEL IMIBIC (</w:t>
      </w:r>
      <w:r w:rsidR="005103AF">
        <w:rPr>
          <w:rFonts w:ascii="Source Sans Pro" w:hAnsi="Source Sans Pro"/>
          <w:color w:val="808080" w:themeColor="background1" w:themeShade="80"/>
          <w:sz w:val="17"/>
          <w:szCs w:val="17"/>
        </w:rPr>
        <w:t>ESTANCIAS FORMATIVAS INTERNACIONALES</w:t>
      </w:r>
      <w:r w:rsidRPr="00C04E98">
        <w:rPr>
          <w:rFonts w:ascii="Source Sans Pro" w:hAnsi="Source Sans Pro"/>
          <w:color w:val="808080" w:themeColor="background1" w:themeShade="80"/>
          <w:sz w:val="17"/>
          <w:szCs w:val="17"/>
        </w:rPr>
        <w:t>)- Modalidad 1</w:t>
      </w:r>
    </w:p>
    <w:p w14:paraId="64B1804E" w14:textId="77777777" w:rsidR="00F82734" w:rsidRPr="00F82734" w:rsidRDefault="00F82734" w:rsidP="00F82734">
      <w:pPr>
        <w:rPr>
          <w:sz w:val="17"/>
          <w:szCs w:val="17"/>
        </w:rPr>
      </w:pPr>
    </w:p>
    <w:p w14:paraId="158E4DA6" w14:textId="3DDCA5F9" w:rsidR="00E65DBF" w:rsidRPr="00B843DD" w:rsidRDefault="00E65DBF" w:rsidP="00E65DBF">
      <w:pPr>
        <w:spacing w:line="276" w:lineRule="auto"/>
        <w:jc w:val="center"/>
        <w:rPr>
          <w:b/>
          <w:bCs/>
          <w:color w:val="7F7F7F" w:themeColor="text1" w:themeTint="80"/>
          <w:sz w:val="25"/>
          <w:szCs w:val="25"/>
        </w:rPr>
      </w:pPr>
      <w:r w:rsidRPr="00B843DD">
        <w:rPr>
          <w:b/>
          <w:bCs/>
          <w:color w:val="7F7F7F" w:themeColor="text1" w:themeTint="80"/>
          <w:sz w:val="25"/>
          <w:szCs w:val="25"/>
        </w:rPr>
        <w:t xml:space="preserve">ANEXO I – SOLICITUD AYUDA MODALIDAD DE </w:t>
      </w:r>
      <w:r w:rsidR="005103AF">
        <w:rPr>
          <w:b/>
          <w:bCs/>
          <w:color w:val="7F7F7F" w:themeColor="text1" w:themeTint="80"/>
          <w:sz w:val="25"/>
          <w:szCs w:val="25"/>
        </w:rPr>
        <w:t>ESTANCIAS FORMATIVAS INTERNACIONALES</w:t>
      </w:r>
    </w:p>
    <w:p w14:paraId="0F4599BF" w14:textId="2F8EB61D" w:rsidR="00E65DBF" w:rsidRPr="008526B7" w:rsidRDefault="00E65DBF" w:rsidP="00E65DBF">
      <w:pPr>
        <w:spacing w:line="276" w:lineRule="auto"/>
        <w:jc w:val="center"/>
        <w:rPr>
          <w:color w:val="7F7F7F" w:themeColor="text1" w:themeTint="80"/>
          <w:sz w:val="16"/>
          <w:szCs w:val="16"/>
        </w:rPr>
      </w:pPr>
      <w:r>
        <w:rPr>
          <w:color w:val="7F7F7F" w:themeColor="text1" w:themeTint="80"/>
          <w:sz w:val="16"/>
          <w:szCs w:val="16"/>
        </w:rPr>
        <w:t>Convocatoria Plan Propio 202</w:t>
      </w:r>
      <w:r w:rsidR="00180E5E">
        <w:rPr>
          <w:color w:val="7F7F7F" w:themeColor="text1" w:themeTint="80"/>
          <w:sz w:val="16"/>
          <w:szCs w:val="16"/>
        </w:rPr>
        <w:t>5</w:t>
      </w:r>
    </w:p>
    <w:p w14:paraId="7C27EFF4" w14:textId="77777777" w:rsidR="00E65DBF" w:rsidRPr="008526B7" w:rsidRDefault="00E65DBF" w:rsidP="00E65DBF">
      <w:pPr>
        <w:jc w:val="left"/>
        <w:rPr>
          <w:b/>
          <w:bCs/>
          <w:color w:val="7F7F7F" w:themeColor="text1" w:themeTint="8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1559"/>
        <w:gridCol w:w="1560"/>
        <w:gridCol w:w="3537"/>
      </w:tblGrid>
      <w:tr w:rsidR="00E65DBF" w:rsidRPr="00EC489F" w14:paraId="1BEF6EBD" w14:textId="77777777" w:rsidTr="00A967F4">
        <w:tc>
          <w:tcPr>
            <w:tcW w:w="8494" w:type="dxa"/>
            <w:gridSpan w:val="4"/>
            <w:shd w:val="clear" w:color="auto" w:fill="F2F2F2" w:themeFill="background1" w:themeFillShade="F2"/>
            <w:vAlign w:val="center"/>
          </w:tcPr>
          <w:p w14:paraId="232D4CFE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/>
                <w:sz w:val="16"/>
                <w:szCs w:val="16"/>
              </w:rPr>
            </w:pPr>
            <w:r w:rsidRPr="00EC489F">
              <w:rPr>
                <w:b/>
                <w:sz w:val="16"/>
                <w:szCs w:val="16"/>
              </w:rPr>
              <w:t>DATOS DEL/DE LA INVESTIGADOR/A</w:t>
            </w:r>
            <w:r>
              <w:rPr>
                <w:b/>
                <w:sz w:val="16"/>
                <w:szCs w:val="16"/>
              </w:rPr>
              <w:t xml:space="preserve"> SOLICITANTE</w:t>
            </w:r>
          </w:p>
        </w:tc>
      </w:tr>
      <w:tr w:rsidR="00E65DBF" w:rsidRPr="00EC489F" w14:paraId="6386C2E7" w14:textId="77777777" w:rsidTr="00A967F4">
        <w:tc>
          <w:tcPr>
            <w:tcW w:w="1838" w:type="dxa"/>
            <w:vAlign w:val="center"/>
          </w:tcPr>
          <w:p w14:paraId="4B78008E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Nombre y apellidos</w:t>
            </w:r>
          </w:p>
        </w:tc>
        <w:tc>
          <w:tcPr>
            <w:tcW w:w="6656" w:type="dxa"/>
            <w:gridSpan w:val="3"/>
            <w:vAlign w:val="center"/>
          </w:tcPr>
          <w:p w14:paraId="55BA34C1" w14:textId="2C6A46E8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0AB383BE" w14:textId="77777777" w:rsidTr="00A967F4">
        <w:tc>
          <w:tcPr>
            <w:tcW w:w="1838" w:type="dxa"/>
            <w:vAlign w:val="center"/>
          </w:tcPr>
          <w:p w14:paraId="43EFFC3F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DNI/NIE/Pasaporte</w:t>
            </w:r>
          </w:p>
        </w:tc>
        <w:tc>
          <w:tcPr>
            <w:tcW w:w="1559" w:type="dxa"/>
            <w:vAlign w:val="center"/>
          </w:tcPr>
          <w:p w14:paraId="68ACDF0A" w14:textId="18776011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AF580E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Correo electrónico</w:t>
            </w:r>
          </w:p>
        </w:tc>
        <w:tc>
          <w:tcPr>
            <w:tcW w:w="3537" w:type="dxa"/>
            <w:vAlign w:val="center"/>
          </w:tcPr>
          <w:p w14:paraId="475E60C7" w14:textId="1C07D1E7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77CC718D" w14:textId="77777777" w:rsidTr="00A967F4">
        <w:tc>
          <w:tcPr>
            <w:tcW w:w="1838" w:type="dxa"/>
            <w:vAlign w:val="center"/>
          </w:tcPr>
          <w:p w14:paraId="23D1D48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Dirección</w:t>
            </w:r>
          </w:p>
        </w:tc>
        <w:tc>
          <w:tcPr>
            <w:tcW w:w="6656" w:type="dxa"/>
            <w:gridSpan w:val="3"/>
            <w:vAlign w:val="center"/>
          </w:tcPr>
          <w:p w14:paraId="43D259D1" w14:textId="15DA79CA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45F2C68B" w14:textId="77777777" w:rsidTr="00A967F4">
        <w:tc>
          <w:tcPr>
            <w:tcW w:w="1838" w:type="dxa"/>
            <w:vAlign w:val="center"/>
          </w:tcPr>
          <w:p w14:paraId="792D2B20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Código Postal</w:t>
            </w:r>
          </w:p>
        </w:tc>
        <w:tc>
          <w:tcPr>
            <w:tcW w:w="1559" w:type="dxa"/>
            <w:vAlign w:val="center"/>
          </w:tcPr>
          <w:p w14:paraId="54DC6309" w14:textId="1BF8F709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D02637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Teléfono</w:t>
            </w:r>
          </w:p>
        </w:tc>
        <w:tc>
          <w:tcPr>
            <w:tcW w:w="3537" w:type="dxa"/>
            <w:vAlign w:val="center"/>
          </w:tcPr>
          <w:p w14:paraId="3D56CC92" w14:textId="388031D4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4441E9CB" w14:textId="77777777" w:rsidTr="00A967F4">
        <w:tc>
          <w:tcPr>
            <w:tcW w:w="1838" w:type="dxa"/>
            <w:vAlign w:val="center"/>
          </w:tcPr>
          <w:p w14:paraId="0DB7A39B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Grupo de investigación</w:t>
            </w:r>
          </w:p>
        </w:tc>
        <w:tc>
          <w:tcPr>
            <w:tcW w:w="6656" w:type="dxa"/>
            <w:gridSpan w:val="3"/>
            <w:vAlign w:val="center"/>
          </w:tcPr>
          <w:p w14:paraId="590C345E" w14:textId="794D31F3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6E5A328B" w14:textId="77777777" w:rsidTr="00A967F4">
        <w:tc>
          <w:tcPr>
            <w:tcW w:w="1838" w:type="dxa"/>
            <w:vAlign w:val="center"/>
          </w:tcPr>
          <w:p w14:paraId="2FB2DCF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Modalidad de estancia</w:t>
            </w:r>
          </w:p>
        </w:tc>
        <w:tc>
          <w:tcPr>
            <w:tcW w:w="6656" w:type="dxa"/>
            <w:gridSpan w:val="3"/>
            <w:vAlign w:val="center"/>
          </w:tcPr>
          <w:p w14:paraId="7BD325B3" w14:textId="4DBBE6BE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67CF02A9" w14:textId="77777777" w:rsidTr="00A967F4">
        <w:tc>
          <w:tcPr>
            <w:tcW w:w="1838" w:type="dxa"/>
            <w:vAlign w:val="center"/>
          </w:tcPr>
          <w:p w14:paraId="1551FBB4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Título del proyecto</w:t>
            </w:r>
          </w:p>
        </w:tc>
        <w:tc>
          <w:tcPr>
            <w:tcW w:w="6656" w:type="dxa"/>
            <w:gridSpan w:val="3"/>
            <w:vAlign w:val="center"/>
          </w:tcPr>
          <w:p w14:paraId="0531EFF3" w14:textId="5375E0BF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cs="Courier New"/>
                <w:i/>
                <w:iCs/>
                <w:w w:val="90"/>
                <w:sz w:val="16"/>
                <w:szCs w:val="16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</w:tbl>
    <w:p w14:paraId="0BA5EEE1" w14:textId="77777777" w:rsidR="00E65DBF" w:rsidRPr="00EC489F" w:rsidRDefault="00E65DBF" w:rsidP="00E65DBF">
      <w:pPr>
        <w:rPr>
          <w:bCs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1843"/>
        <w:gridCol w:w="692"/>
        <w:gridCol w:w="3270"/>
      </w:tblGrid>
      <w:tr w:rsidR="00E65DBF" w:rsidRPr="00EC489F" w14:paraId="18A097D5" w14:textId="77777777" w:rsidTr="00A967F4">
        <w:tc>
          <w:tcPr>
            <w:tcW w:w="8494" w:type="dxa"/>
            <w:gridSpan w:val="4"/>
            <w:shd w:val="clear" w:color="auto" w:fill="F2F2F2" w:themeFill="background1" w:themeFillShade="F2"/>
          </w:tcPr>
          <w:p w14:paraId="77C9ED46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16"/>
                <w:szCs w:val="16"/>
              </w:rPr>
            </w:pPr>
            <w:r w:rsidRPr="00EC489F">
              <w:rPr>
                <w:b/>
                <w:sz w:val="16"/>
                <w:szCs w:val="16"/>
              </w:rPr>
              <w:t>DATOS DEL CENTRO RECEPTOR</w:t>
            </w:r>
          </w:p>
        </w:tc>
      </w:tr>
      <w:tr w:rsidR="00E65DBF" w:rsidRPr="00EC489F" w14:paraId="299029E7" w14:textId="77777777" w:rsidTr="00A967F4">
        <w:tc>
          <w:tcPr>
            <w:tcW w:w="2689" w:type="dxa"/>
          </w:tcPr>
          <w:p w14:paraId="63ED9487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Centro de destino</w:t>
            </w:r>
          </w:p>
        </w:tc>
        <w:tc>
          <w:tcPr>
            <w:tcW w:w="5805" w:type="dxa"/>
            <w:gridSpan w:val="3"/>
          </w:tcPr>
          <w:p w14:paraId="2C67EA31" w14:textId="51062546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/>
                <w:bCs/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375239FF" w14:textId="77777777" w:rsidTr="00A967F4">
        <w:tc>
          <w:tcPr>
            <w:tcW w:w="2689" w:type="dxa"/>
          </w:tcPr>
          <w:p w14:paraId="1AA43D11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País</w:t>
            </w:r>
          </w:p>
        </w:tc>
        <w:tc>
          <w:tcPr>
            <w:tcW w:w="1843" w:type="dxa"/>
          </w:tcPr>
          <w:p w14:paraId="29C766DB" w14:textId="65D7D485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692" w:type="dxa"/>
          </w:tcPr>
          <w:p w14:paraId="61C1A371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Ciudad</w:t>
            </w:r>
          </w:p>
        </w:tc>
        <w:tc>
          <w:tcPr>
            <w:tcW w:w="3270" w:type="dxa"/>
          </w:tcPr>
          <w:p w14:paraId="5CA8159E" w14:textId="2F62C56A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2E24ECD9" w14:textId="77777777" w:rsidTr="00A967F4">
        <w:tc>
          <w:tcPr>
            <w:tcW w:w="2689" w:type="dxa"/>
          </w:tcPr>
          <w:p w14:paraId="6887BF2E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Responsable del centro de destino</w:t>
            </w:r>
          </w:p>
        </w:tc>
        <w:tc>
          <w:tcPr>
            <w:tcW w:w="5805" w:type="dxa"/>
            <w:gridSpan w:val="3"/>
          </w:tcPr>
          <w:p w14:paraId="3ABE35DB" w14:textId="6F8502A9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49716ACF" w14:textId="77777777" w:rsidTr="00A967F4">
        <w:tc>
          <w:tcPr>
            <w:tcW w:w="2689" w:type="dxa"/>
          </w:tcPr>
          <w:p w14:paraId="599F15F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Fechas de realización de la estancia</w:t>
            </w:r>
          </w:p>
        </w:tc>
        <w:tc>
          <w:tcPr>
            <w:tcW w:w="5805" w:type="dxa"/>
            <w:gridSpan w:val="3"/>
          </w:tcPr>
          <w:p w14:paraId="4719F24E" w14:textId="4D021461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</w:tbl>
    <w:p w14:paraId="1F1B6430" w14:textId="77777777" w:rsidR="00E65DBF" w:rsidRPr="00EC489F" w:rsidRDefault="00E65DBF" w:rsidP="00E65DBF">
      <w:pPr>
        <w:rPr>
          <w:sz w:val="16"/>
          <w:szCs w:val="16"/>
        </w:rPr>
      </w:pP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28FB7F23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DF48DF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 w:rsidRPr="00EC489F">
              <w:rPr>
                <w:rFonts w:ascii="Source Sans Pro" w:hAnsi="Source Sans Pro"/>
                <w:sz w:val="16"/>
                <w:szCs w:val="16"/>
                <w:lang w:eastAsia="es-ES_tradnl"/>
              </w:rPr>
              <w:t>FECHA Y FIRMAS</w:t>
            </w:r>
          </w:p>
        </w:tc>
      </w:tr>
      <w:tr w:rsidR="00E65DBF" w:rsidRPr="00EC489F" w14:paraId="365FC33B" w14:textId="77777777" w:rsidTr="00A967F4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vAlign w:val="center"/>
          </w:tcPr>
          <w:p w14:paraId="53491963" w14:textId="64CD546F" w:rsidR="00E65DBF" w:rsidRPr="00EC489F" w:rsidRDefault="00E65DBF" w:rsidP="00A254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EC489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En Córdoba, a </w:t>
            </w:r>
            <w:r w:rsidR="00D12A4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__ </w:t>
            </w:r>
            <w:r w:rsidR="00180E5E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de </w:t>
            </w:r>
            <w:r w:rsidR="00D12A4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________________</w:t>
            </w:r>
            <w:r w:rsidR="00D12A4F" w:rsidRPr="00EC489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 </w:t>
            </w:r>
            <w:r w:rsidRPr="00EC489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de </w:t>
            </w:r>
            <w:r w:rsidR="00E8415E" w:rsidRPr="00EC489F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202</w:t>
            </w:r>
            <w:r w:rsidR="00E8415E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_</w:t>
            </w:r>
          </w:p>
        </w:tc>
      </w:tr>
      <w:tr w:rsidR="00E65DBF" w:rsidRPr="00EC489F" w14:paraId="1966DD1F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top w:val="single" w:sz="4" w:space="0" w:color="auto"/>
            </w:tcBorders>
            <w:vAlign w:val="center"/>
          </w:tcPr>
          <w:p w14:paraId="12D1873A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50546F5D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52413221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2A2CF2AF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</w:tc>
      </w:tr>
      <w:tr w:rsidR="00E65DBF" w:rsidRPr="00EC489F" w14:paraId="4C528039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1A3DB4EC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EC489F">
              <w:rPr>
                <w:rFonts w:ascii="Source Sans Pro" w:hAnsi="Source Sans Pro"/>
                <w:sz w:val="16"/>
                <w:szCs w:val="16"/>
                <w:lang w:eastAsia="es-ES_tradnl"/>
              </w:rPr>
              <w:t xml:space="preserve">Firma del/ de la </w:t>
            </w: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i</w:t>
            </w:r>
            <w:r w:rsidRPr="00EC489F">
              <w:rPr>
                <w:rFonts w:ascii="Source Sans Pro" w:hAnsi="Source Sans Pro"/>
                <w:sz w:val="16"/>
                <w:szCs w:val="16"/>
                <w:lang w:eastAsia="es-ES_tradnl"/>
              </w:rPr>
              <w:t xml:space="preserve">nvestigador/a </w:t>
            </w: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solicitante</w:t>
            </w:r>
          </w:p>
        </w:tc>
      </w:tr>
      <w:tr w:rsidR="00E65DBF" w:rsidRPr="00EC489F" w14:paraId="76D44032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140DF748" w14:textId="37FAEBCA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</w:pPr>
            <w:r w:rsidRPr="00EC489F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lastRenderedPageBreak/>
              <w:t>El/La firmante justifica la estancia de la ayuda a la que se refiere el presente formulario y declara que son ciertos los datos que aparecen en el mismo, así como que reúne las condiciones exigidas en la correspondiente Resolución de la Convocatoria del Plan Propio del IMIBIC.</w:t>
            </w:r>
            <w:r w:rsidR="007A6071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 </w:t>
            </w:r>
            <w:r w:rsidR="007A6071" w:rsidRPr="000436BD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>As</w:t>
            </w:r>
            <w:r w:rsidR="00532747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>i</w:t>
            </w:r>
            <w:r w:rsidR="007A6071" w:rsidRPr="000436BD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>mismo, en caso de conseguir una ayuda para la misma actividad, el/la firmante se compromete a notificar este hecho al</w:t>
            </w:r>
            <w:r w:rsidR="000436BD" w:rsidRPr="000436BD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 </w:t>
            </w:r>
            <w:r w:rsidR="00532747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>Área de Gestión de I+D</w:t>
            </w:r>
            <w:r w:rsidR="000436BD" w:rsidRPr="000436BD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 del IMIBIC.</w:t>
            </w:r>
            <w:r w:rsidR="007A6071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   </w:t>
            </w:r>
          </w:p>
        </w:tc>
      </w:tr>
      <w:tr w:rsidR="00E65DBF" w:rsidRPr="00EC489F" w14:paraId="3F684CE9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47AFC376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Documentación que acompaña esta solicitud:</w:t>
            </w:r>
          </w:p>
          <w:p w14:paraId="3CEA651A" w14:textId="3951BF27" w:rsidR="00E65DBF" w:rsidRPr="003E5FE0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Descripción breve del motivo de la estancia</w:t>
            </w:r>
            <w:r w:rsidR="00532747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.</w:t>
            </w: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 xml:space="preserve"> </w:t>
            </w:r>
          </w:p>
          <w:p w14:paraId="07356B1E" w14:textId="74714ADC" w:rsidR="00E65DBF" w:rsidRPr="003E5FE0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Descripción del Grupo Receptor</w:t>
            </w:r>
            <w:r w:rsidR="00532747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.</w:t>
            </w:r>
          </w:p>
          <w:p w14:paraId="275B1B1E" w14:textId="1DE9FB44" w:rsidR="00E65DBF" w:rsidRPr="003E5FE0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Informe de conformidad del Invest</w:t>
            </w:r>
            <w:r w:rsidR="00180E5E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 xml:space="preserve">igador Responsable del grupo / </w:t>
            </w: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Director de Unidad de Gestión Clínica</w:t>
            </w:r>
            <w:r w:rsidR="00532747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.</w:t>
            </w:r>
          </w:p>
          <w:p w14:paraId="6D2C10BB" w14:textId="6634C0E6" w:rsidR="00E65DBF" w:rsidRPr="008502FE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3E5FE0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Compromiso de aceptación por el grupo receptor</w:t>
            </w:r>
            <w:r w:rsidR="00532747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.</w:t>
            </w:r>
          </w:p>
          <w:p w14:paraId="4E8AD709" w14:textId="342D15E5" w:rsidR="00E65DBF" w:rsidRPr="00A2548E" w:rsidRDefault="003C188E" w:rsidP="00A2548E">
            <w:pPr>
              <w:pStyle w:val="Prrafodelista"/>
              <w:numPr>
                <w:ilvl w:val="0"/>
                <w:numId w:val="21"/>
              </w:numPr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</w:pPr>
            <w:r w:rsidRPr="003C188E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En su caso, c</w:t>
            </w:r>
            <w:r w:rsidR="008502FE" w:rsidRPr="003C188E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opia de la solicitud de ayuda presentada a otra(s) convocatoria(s) para realizar la estancia aquí solicitada</w:t>
            </w:r>
            <w:r w:rsidR="00532747" w:rsidRPr="003C188E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.</w:t>
            </w:r>
            <w:r w:rsidRPr="003C188E"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 xml:space="preserve"> </w:t>
            </w:r>
            <w:r w:rsidRPr="003C188E">
              <w:rPr>
                <w:sz w:val="14"/>
                <w:szCs w:val="14"/>
                <w:lang w:eastAsia="es-ES_tradnl"/>
              </w:rPr>
              <w:t>Cuando, a la fecha de cierre del plazo de la presente convocatoria, no exista convocatoria abierta de ayudas para estancias breves en el programa oficial de formación del/de la solicitante, bastará con una declaración responsable indicando este extremo y, en su caso, el compromiso de solicitar dicha ayuda cuando se publique.</w:t>
            </w:r>
          </w:p>
        </w:tc>
      </w:tr>
    </w:tbl>
    <w:p w14:paraId="1F5B5BEA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0EE1EE9C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br w:type="page"/>
      </w: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635BE1A7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B9EE8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lastRenderedPageBreak/>
              <w:t>MOTIVO DE LA ESTANCIA</w:t>
            </w:r>
          </w:p>
        </w:tc>
      </w:tr>
      <w:tr w:rsidR="00E65DBF" w:rsidRPr="00EC489F" w14:paraId="77683AE2" w14:textId="77777777" w:rsidTr="00A967F4">
        <w:trPr>
          <w:trHeight w:val="1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56ECA66C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169E6AF0" w14:textId="2797E28C" w:rsidR="00E65DBF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  <w:p w14:paraId="56792744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0E450BF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51FA5839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C175C53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73DA461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2D82157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883C314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1DF79C8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354FCB3E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5134DE57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442A11E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3B2C0338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228456FC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A09BAA4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24A0F26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E342263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5117F3ED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EF59B46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F528D8B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2D0CE16B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62308A21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7B300008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B7E3042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330E4FD6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71981F5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389B7D34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01F0EA1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2810F0F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2C2B5A63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16375AB1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649EF0CB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0889A4D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53944DCB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B794C12" w14:textId="77777777" w:rsidR="00E65DBF" w:rsidRPr="00EC489F" w:rsidRDefault="00E65DBF" w:rsidP="00A967F4">
            <w:pP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</w:tc>
      </w:tr>
    </w:tbl>
    <w:p w14:paraId="74A7E31D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69E5E34D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C0C8D8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GRUPO RECEPTOR</w:t>
            </w:r>
          </w:p>
        </w:tc>
      </w:tr>
      <w:tr w:rsidR="00E65DBF" w:rsidRPr="00EC489F" w14:paraId="52DD8987" w14:textId="77777777" w:rsidTr="00A967F4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4E0333" w14:textId="77777777" w:rsidR="00E65DBF" w:rsidRPr="003E5FE0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Institución y ciudad de realización del proyecto</w:t>
            </w:r>
            <w:r w:rsidRPr="009E56D9">
              <w:rPr>
                <w:rFonts w:ascii="Source Sans Pro" w:hAnsi="Source Sans Pro"/>
                <w:sz w:val="16"/>
                <w:szCs w:val="16"/>
                <w:lang w:eastAsia="es-ES_tradnl"/>
              </w:rPr>
              <w:t>:</w:t>
            </w:r>
            <w:r w:rsidRPr="009E56D9">
              <w:rPr>
                <w:sz w:val="16"/>
                <w:szCs w:val="16"/>
                <w:lang w:eastAsia="es-ES_tradnl"/>
              </w:rPr>
              <w:t xml:space="preserve"> 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34C1DEF4" w14:textId="77777777" w:rsidTr="00A967F4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F1DD42" w14:textId="77777777" w:rsidR="00E65DBF" w:rsidRPr="003E5FE0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Dirección</w:t>
            </w:r>
            <w:r w:rsidRPr="009E56D9">
              <w:rPr>
                <w:rFonts w:ascii="Source Sans Pro" w:hAnsi="Source Sans Pro"/>
                <w:sz w:val="16"/>
                <w:szCs w:val="16"/>
                <w:lang w:eastAsia="es-ES_tradnl"/>
              </w:rPr>
              <w:t>:</w:t>
            </w:r>
            <w:r w:rsidRPr="009E56D9">
              <w:rPr>
                <w:sz w:val="16"/>
                <w:szCs w:val="16"/>
                <w:lang w:eastAsia="es-ES_tradnl"/>
              </w:rPr>
              <w:t xml:space="preserve"> 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01CF2625" w14:textId="77777777" w:rsidTr="00A967F4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931667" w14:textId="77777777" w:rsidR="00E65DBF" w:rsidRPr="003E5FE0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Director/a del grupo de investigación</w:t>
            </w:r>
            <w:r w:rsidRPr="009E56D9">
              <w:rPr>
                <w:rFonts w:ascii="Source Sans Pro" w:hAnsi="Source Sans Pro"/>
                <w:sz w:val="16"/>
                <w:szCs w:val="16"/>
                <w:lang w:eastAsia="es-ES_tradnl"/>
              </w:rPr>
              <w:t>:</w:t>
            </w:r>
            <w:r w:rsidRPr="009E56D9">
              <w:rPr>
                <w:sz w:val="16"/>
                <w:szCs w:val="16"/>
                <w:lang w:eastAsia="es-ES_tradnl"/>
              </w:rPr>
              <w:t xml:space="preserve"> 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57DA6606" w14:textId="77777777" w:rsidTr="00A967F4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F6F9D1" w14:textId="77777777" w:rsidR="00E65DBF" w:rsidRPr="00792604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 w:val="0"/>
                <w:bCs w:val="0"/>
                <w:i/>
                <w:iCs/>
                <w:sz w:val="16"/>
                <w:szCs w:val="16"/>
                <w:lang w:eastAsia="es-ES_tradnl"/>
              </w:rPr>
            </w:pPr>
            <w:r>
              <w:rPr>
                <w:b w:val="0"/>
                <w:bCs w:val="0"/>
                <w:i/>
                <w:iCs/>
                <w:sz w:val="16"/>
                <w:szCs w:val="16"/>
                <w:lang w:eastAsia="es-ES_tradnl"/>
              </w:rPr>
              <w:t>Breve descripción del grupo receptor (historial científico y técnico del grupo investigador al que se adscribirá)</w:t>
            </w:r>
          </w:p>
        </w:tc>
      </w:tr>
      <w:tr w:rsidR="00E65DBF" w:rsidRPr="00EC489F" w14:paraId="07F301BB" w14:textId="77777777" w:rsidTr="00A967F4">
        <w:trPr>
          <w:trHeight w:val="1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7088CD43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4B377AC6" w14:textId="77777777" w:rsidR="00E65DBF" w:rsidRPr="00532747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  <w:p w14:paraId="2A6DEC73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5614CE8B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744915F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C89D26A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6E59EB5F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AA78491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57955543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6F4DA16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A5F434D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43A5BB7C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48166E12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1F898334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797B337C" w14:textId="77777777" w:rsidR="00E65DBF" w:rsidRPr="001B69F9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67314D6" w14:textId="77777777" w:rsidR="00E65DBF" w:rsidRPr="00EC489F" w:rsidRDefault="00E65DBF" w:rsidP="00A967F4">
            <w:pP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</w:tc>
      </w:tr>
    </w:tbl>
    <w:p w14:paraId="109607F4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4C78D56B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BBC4C6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 xml:space="preserve">INFORME DE CONFORMIDAD DEL/DE LA INVESTIGADOR/A RESPONSABLE DE GRUPO </w:t>
            </w:r>
          </w:p>
        </w:tc>
      </w:tr>
      <w:tr w:rsidR="00E65DBF" w:rsidRPr="00EC489F" w14:paraId="683E7B34" w14:textId="77777777" w:rsidTr="00A967F4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52A03C84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Adjuntar documento.</w:t>
            </w:r>
          </w:p>
        </w:tc>
      </w:tr>
    </w:tbl>
    <w:p w14:paraId="40095F45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75D90CDB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8AAB0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COMPROMISO DE ACEPTACIÓN POR EL GRUPO RECEPTOR</w:t>
            </w:r>
          </w:p>
        </w:tc>
      </w:tr>
      <w:tr w:rsidR="00E65DBF" w:rsidRPr="00EC489F" w14:paraId="02437658" w14:textId="77777777" w:rsidTr="00A967F4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22CF357B" w14:textId="77777777" w:rsidR="00E65DBF" w:rsidRPr="00792604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Adjuntar documento.</w:t>
            </w:r>
          </w:p>
        </w:tc>
      </w:tr>
    </w:tbl>
    <w:p w14:paraId="711FCC75" w14:textId="77777777" w:rsidR="00E65DBF" w:rsidRPr="00CB52B2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798E1273" w14:textId="77777777" w:rsidR="00F82734" w:rsidRDefault="00F82734" w:rsidP="00C04E98">
      <w:pPr>
        <w:rPr>
          <w:b/>
          <w:bCs/>
          <w:sz w:val="17"/>
          <w:szCs w:val="17"/>
        </w:rPr>
      </w:pPr>
    </w:p>
    <w:p w14:paraId="1578899F" w14:textId="47A17A18" w:rsidR="00F82734" w:rsidRPr="00C04E98" w:rsidRDefault="00F82734" w:rsidP="00C04E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b/>
          <w:bCs/>
          <w:sz w:val="17"/>
          <w:szCs w:val="17"/>
        </w:rPr>
      </w:pPr>
      <w:bookmarkStart w:id="0" w:name="_GoBack"/>
      <w:bookmarkEnd w:id="0"/>
    </w:p>
    <w:sectPr w:rsidR="00F82734" w:rsidRPr="00C04E98" w:rsidSect="00122901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6" w:right="1695" w:bottom="1418" w:left="1701" w:header="680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68783" w14:textId="77777777" w:rsidR="000B4241" w:rsidRDefault="000B4241" w:rsidP="00FF588B">
      <w:pPr>
        <w:spacing w:line="240" w:lineRule="auto"/>
      </w:pPr>
      <w:r>
        <w:separator/>
      </w:r>
    </w:p>
  </w:endnote>
  <w:endnote w:type="continuationSeparator" w:id="0">
    <w:p w14:paraId="0905A175" w14:textId="77777777" w:rsidR="000B4241" w:rsidRDefault="000B4241" w:rsidP="00FF5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ans Serif Collection"/>
    <w:charset w:val="00"/>
    <w:family w:val="swiss"/>
    <w:pitch w:val="variable"/>
    <w:sig w:usb0="600002F7" w:usb1="02000001" w:usb2="00000000" w:usb3="00000000" w:csb0="0000019F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9BB4" w14:textId="77777777" w:rsidR="005103AF" w:rsidRDefault="005103AF" w:rsidP="00EB6B3D">
    <w:pPr>
      <w:pStyle w:val="Cuerpo"/>
      <w:rPr>
        <w:sz w:val="10"/>
        <w:szCs w:val="10"/>
      </w:rPr>
    </w:pPr>
  </w:p>
  <w:p w14:paraId="7CF6F02D" w14:textId="77777777" w:rsidR="005103AF" w:rsidRPr="00E27957" w:rsidRDefault="005103AF" w:rsidP="00EB6B3D">
    <w:pPr>
      <w:pStyle w:val="Cuerpo"/>
      <w:rPr>
        <w:sz w:val="10"/>
        <w:szCs w:val="10"/>
      </w:rPr>
    </w:pPr>
  </w:p>
  <w:p w14:paraId="2868D980" w14:textId="41B680B8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  <w:r w:rsidRPr="00873C5B"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Página </w:t>
    </w:r>
    <w:r w:rsidRPr="009C6E5F">
      <w:rPr>
        <w:rFonts w:ascii="Source Sans Pro" w:hAnsi="Source Sans Pro" w:cstheme="majorHAnsi"/>
        <w:color w:val="7F7F7F" w:themeColor="text1" w:themeTint="80"/>
        <w:sz w:val="15"/>
        <w:szCs w:val="15"/>
      </w:rPr>
      <w:t>|</w:t>
    </w:r>
    <w:r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 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begin"/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instrText>PAGE   \* MERGEFORMAT</w:instrTex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separate"/>
    </w:r>
    <w:r w:rsidR="00724733">
      <w:rPr>
        <w:rFonts w:ascii="Source Sans Pro" w:hAnsi="Source Sans Pro" w:cstheme="majorHAnsi"/>
        <w:b/>
        <w:bCs/>
        <w:noProof/>
        <w:color w:val="7F7F7F" w:themeColor="text1" w:themeTint="80"/>
        <w:sz w:val="15"/>
        <w:szCs w:val="15"/>
      </w:rPr>
      <w:t>7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end"/>
    </w:r>
  </w:p>
  <w:p w14:paraId="596CB8C6" w14:textId="77777777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</w:p>
  <w:p w14:paraId="3AF96364" w14:textId="77777777" w:rsidR="005103AF" w:rsidRDefault="005103AF" w:rsidP="00EB6B3D">
    <w:pPr>
      <w:pStyle w:val="Cuerpo"/>
      <w:spacing w:line="276" w:lineRule="auto"/>
      <w:ind w:left="-567" w:right="-568"/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</w:pPr>
  </w:p>
  <w:p w14:paraId="0C66B68B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7696" behindDoc="0" locked="0" layoutInCell="1" allowOverlap="1" wp14:anchorId="0D62F0F9" wp14:editId="27C332E3">
          <wp:simplePos x="0" y="0"/>
          <wp:positionH relativeFrom="column">
            <wp:posOffset>4928235</wp:posOffset>
          </wp:positionH>
          <wp:positionV relativeFrom="paragraph">
            <wp:posOffset>31750</wp:posOffset>
          </wp:positionV>
          <wp:extent cx="864235" cy="449580"/>
          <wp:effectExtent l="0" t="0" r="0" b="0"/>
          <wp:wrapNone/>
          <wp:docPr id="7" name="Imagen 7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Logotipo, nombre de la empresa&#10;&#10;Descripción generada automáticamente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812"/>
                  <a:stretch/>
                </pic:blipFill>
                <pic:spPr bwMode="auto">
                  <a:xfrm>
                    <a:off x="0" y="0"/>
                    <a:ext cx="864235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6672" behindDoc="0" locked="0" layoutInCell="1" allowOverlap="1" wp14:anchorId="0683EB4F" wp14:editId="0DE6FC0F">
          <wp:simplePos x="0" y="0"/>
          <wp:positionH relativeFrom="column">
            <wp:posOffset>4211609</wp:posOffset>
          </wp:positionH>
          <wp:positionV relativeFrom="paragraph">
            <wp:posOffset>31057</wp:posOffset>
          </wp:positionV>
          <wp:extent cx="721360" cy="449580"/>
          <wp:effectExtent l="0" t="0" r="2540" b="7620"/>
          <wp:wrapNone/>
          <wp:docPr id="8" name="Imagen 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 rotWithShape="1">
                  <a:blip r:embed="rId2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55" t="-8268" r="-5346" b="-10914"/>
                  <a:stretch/>
                </pic:blipFill>
                <pic:spPr bwMode="auto">
                  <a:xfrm>
                    <a:off x="0" y="0"/>
                    <a:ext cx="721360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  <w:t>Sede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: Avenida Menéndez Pidal S/N – Ed. IMIBIC</w:t>
    </w:r>
  </w:p>
  <w:p w14:paraId="5B75A359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Hospital Universitario Reina Sofía</w:t>
    </w:r>
  </w:p>
  <w:p w14:paraId="4B0877A8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14004 Córdoba (España)</w:t>
    </w:r>
  </w:p>
  <w:p w14:paraId="1EE33835" w14:textId="77777777" w:rsidR="005103AF" w:rsidRPr="00EB6B3D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Tel: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 xml:space="preserve"> (+34) 957 21 37 17 | </w:t>
    </w: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Email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: info@imibic.org</w:t>
    </w:r>
  </w:p>
  <w:p w14:paraId="0DF00A5F" w14:textId="77777777" w:rsidR="005103AF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</w:p>
  <w:p w14:paraId="4CCA8C11" w14:textId="77777777" w:rsidR="005103AF" w:rsidRPr="00EB6B3D" w:rsidRDefault="005103AF" w:rsidP="007C7E86">
    <w:pPr>
      <w:pStyle w:val="Cabeceraypie"/>
      <w:tabs>
        <w:tab w:val="clear" w:pos="9020"/>
        <w:tab w:val="center" w:pos="4819"/>
        <w:tab w:val="right" w:pos="9638"/>
      </w:tabs>
      <w:ind w:right="-568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4DD3D" w14:textId="77777777" w:rsidR="005103AF" w:rsidRDefault="005103AF" w:rsidP="00EB6B3D">
    <w:pPr>
      <w:pStyle w:val="Cuerpo"/>
      <w:rPr>
        <w:sz w:val="10"/>
        <w:szCs w:val="10"/>
      </w:rPr>
    </w:pPr>
  </w:p>
  <w:p w14:paraId="03E82283" w14:textId="77777777" w:rsidR="005103AF" w:rsidRPr="00E27957" w:rsidRDefault="005103AF" w:rsidP="00EB6B3D">
    <w:pPr>
      <w:pStyle w:val="Cuerpo"/>
      <w:rPr>
        <w:sz w:val="10"/>
        <w:szCs w:val="10"/>
      </w:rPr>
    </w:pPr>
  </w:p>
  <w:p w14:paraId="7B80BBA7" w14:textId="76B92D27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  <w:r w:rsidRPr="00873C5B"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Página </w:t>
    </w:r>
    <w:r w:rsidRPr="009C6E5F">
      <w:rPr>
        <w:rFonts w:ascii="Source Sans Pro" w:hAnsi="Source Sans Pro" w:cstheme="majorHAnsi"/>
        <w:color w:val="7F7F7F" w:themeColor="text1" w:themeTint="80"/>
        <w:sz w:val="15"/>
        <w:szCs w:val="15"/>
      </w:rPr>
      <w:t>|</w:t>
    </w:r>
    <w:r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 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begin"/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instrText>PAGE   \* MERGEFORMAT</w:instrTex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separate"/>
    </w:r>
    <w:r w:rsidR="00724733">
      <w:rPr>
        <w:rFonts w:ascii="Source Sans Pro" w:hAnsi="Source Sans Pro" w:cstheme="majorHAnsi"/>
        <w:b/>
        <w:bCs/>
        <w:noProof/>
        <w:color w:val="7F7F7F" w:themeColor="text1" w:themeTint="80"/>
        <w:sz w:val="15"/>
        <w:szCs w:val="15"/>
      </w:rPr>
      <w:t>1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end"/>
    </w:r>
  </w:p>
  <w:p w14:paraId="14ABF21E" w14:textId="77777777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</w:p>
  <w:p w14:paraId="23742837" w14:textId="77777777" w:rsidR="005103AF" w:rsidRDefault="005103AF" w:rsidP="00EB6B3D">
    <w:pPr>
      <w:pStyle w:val="Cuerpo"/>
      <w:spacing w:line="276" w:lineRule="auto"/>
      <w:ind w:left="-567" w:right="-568"/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</w:pPr>
  </w:p>
  <w:p w14:paraId="3A378C1D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4624" behindDoc="0" locked="0" layoutInCell="1" allowOverlap="1" wp14:anchorId="7565413C" wp14:editId="4884996D">
          <wp:simplePos x="0" y="0"/>
          <wp:positionH relativeFrom="column">
            <wp:posOffset>4928235</wp:posOffset>
          </wp:positionH>
          <wp:positionV relativeFrom="paragraph">
            <wp:posOffset>31750</wp:posOffset>
          </wp:positionV>
          <wp:extent cx="864235" cy="449580"/>
          <wp:effectExtent l="0" t="0" r="0" b="0"/>
          <wp:wrapNone/>
          <wp:docPr id="5" name="Imagen 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Logotipo, nombre de la empresa&#10;&#10;Descripción generada automáticamente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812"/>
                  <a:stretch/>
                </pic:blipFill>
                <pic:spPr bwMode="auto">
                  <a:xfrm>
                    <a:off x="0" y="0"/>
                    <a:ext cx="864235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3600" behindDoc="0" locked="0" layoutInCell="1" allowOverlap="1" wp14:anchorId="21FEC38A" wp14:editId="45A04FE9">
          <wp:simplePos x="0" y="0"/>
          <wp:positionH relativeFrom="column">
            <wp:posOffset>4211609</wp:posOffset>
          </wp:positionH>
          <wp:positionV relativeFrom="paragraph">
            <wp:posOffset>31057</wp:posOffset>
          </wp:positionV>
          <wp:extent cx="721360" cy="449580"/>
          <wp:effectExtent l="0" t="0" r="2540" b="762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 rotWithShape="1">
                  <a:blip r:embed="rId2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55" t="-8268" r="-5346" b="-10914"/>
                  <a:stretch/>
                </pic:blipFill>
                <pic:spPr bwMode="auto">
                  <a:xfrm>
                    <a:off x="0" y="0"/>
                    <a:ext cx="721360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  <w:t>Sede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: Avenida Menéndez Pidal S/N – Ed. IMIBIC</w:t>
    </w:r>
  </w:p>
  <w:p w14:paraId="00070EFA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Hospital Universitario Reina Sofía</w:t>
    </w:r>
  </w:p>
  <w:p w14:paraId="29D64984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14004 Córdoba (España)</w:t>
    </w:r>
  </w:p>
  <w:p w14:paraId="1CCF0561" w14:textId="77777777" w:rsidR="005103AF" w:rsidRPr="00EB6B3D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Tel: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 xml:space="preserve"> (+34) 957 21 37 17 | </w:t>
    </w: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Email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: info@imibic.org</w:t>
    </w:r>
  </w:p>
  <w:p w14:paraId="4D0E12BC" w14:textId="77777777" w:rsidR="005103AF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</w:p>
  <w:p w14:paraId="2FF18E7D" w14:textId="77777777" w:rsidR="005103AF" w:rsidRPr="00FA37AD" w:rsidRDefault="005103AF" w:rsidP="00EB6B3D">
    <w:pPr>
      <w:pStyle w:val="Cabeceraypie"/>
      <w:tabs>
        <w:tab w:val="clear" w:pos="9020"/>
        <w:tab w:val="center" w:pos="4819"/>
        <w:tab w:val="right" w:pos="9638"/>
      </w:tabs>
      <w:ind w:right="-568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D7460" w14:textId="77777777" w:rsidR="000B4241" w:rsidRDefault="000B4241" w:rsidP="00FF588B">
      <w:pPr>
        <w:spacing w:line="240" w:lineRule="auto"/>
      </w:pPr>
      <w:r>
        <w:separator/>
      </w:r>
    </w:p>
  </w:footnote>
  <w:footnote w:type="continuationSeparator" w:id="0">
    <w:p w14:paraId="6F3EA1FA" w14:textId="77777777" w:rsidR="000B4241" w:rsidRDefault="000B4241" w:rsidP="00FF58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3EE8E" w14:textId="77777777" w:rsidR="005103AF" w:rsidRDefault="005103AF" w:rsidP="00C77374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80768" behindDoc="1" locked="0" layoutInCell="1" allowOverlap="1" wp14:anchorId="26CA7FD3" wp14:editId="14D6AA92">
          <wp:simplePos x="0" y="0"/>
          <wp:positionH relativeFrom="column">
            <wp:posOffset>-329565</wp:posOffset>
          </wp:positionH>
          <wp:positionV relativeFrom="paragraph">
            <wp:posOffset>-817880</wp:posOffset>
          </wp:positionV>
          <wp:extent cx="1472565" cy="1400810"/>
          <wp:effectExtent l="0" t="0" r="0" b="8890"/>
          <wp:wrapSquare wrapText="bothSides"/>
          <wp:docPr id="18" name="officeArt object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fficeArt object" descr="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565" cy="14008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7D8F845" w14:textId="52964EF3" w:rsidR="005103AF" w:rsidRPr="005909D9" w:rsidRDefault="005103AF" w:rsidP="00C77374">
    <w:pPr>
      <w:pStyle w:val="Encabezado"/>
      <w:tabs>
        <w:tab w:val="clear" w:pos="8504"/>
        <w:tab w:val="right" w:pos="8498"/>
      </w:tabs>
      <w:rPr>
        <w:sz w:val="10"/>
        <w:szCs w:val="10"/>
      </w:rPr>
    </w:pPr>
    <w:r>
      <w:rPr>
        <w:noProof/>
        <w:lang w:eastAsia="es-ES"/>
      </w:rPr>
      <w:drawing>
        <wp:anchor distT="0" distB="0" distL="114300" distR="114300" simplePos="0" relativeHeight="251683840" behindDoc="1" locked="0" layoutInCell="1" allowOverlap="1" wp14:anchorId="47D85977" wp14:editId="51ED0844">
          <wp:simplePos x="0" y="0"/>
          <wp:positionH relativeFrom="column">
            <wp:posOffset>-175261</wp:posOffset>
          </wp:positionH>
          <wp:positionV relativeFrom="margin">
            <wp:align>center</wp:align>
          </wp:positionV>
          <wp:extent cx="5762625" cy="5520064"/>
          <wp:effectExtent l="0" t="0" r="0" b="0"/>
          <wp:wrapNone/>
          <wp:docPr id="21" name="Imagen 21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Imagen que contiene Icono&#10;&#10;Descripción generada automáticamente"/>
                  <pic:cNvPicPr/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520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4829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71552" behindDoc="1" locked="0" layoutInCell="1" allowOverlap="1" wp14:anchorId="7160946D" wp14:editId="212B16A8">
          <wp:simplePos x="0" y="0"/>
          <wp:positionH relativeFrom="column">
            <wp:posOffset>-330200</wp:posOffset>
          </wp:positionH>
          <wp:positionV relativeFrom="paragraph">
            <wp:posOffset>-819964</wp:posOffset>
          </wp:positionV>
          <wp:extent cx="1668145" cy="1586865"/>
          <wp:effectExtent l="0" t="0" r="8255" b="0"/>
          <wp:wrapSquare wrapText="bothSides"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fficeArt object"/>
                  <pic:cNvPicPr>
                    <a:picLocks noChangeAspect="1"/>
                  </pic:cNvPicPr>
                </pic:nvPicPr>
                <pic:blipFill>
                  <a:blip r:embed="rId1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8145" cy="1586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4329FD86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72576" behindDoc="0" locked="0" layoutInCell="1" allowOverlap="1" wp14:anchorId="0D10E4A8" wp14:editId="5C20A84B">
          <wp:simplePos x="0" y="0"/>
          <wp:positionH relativeFrom="column">
            <wp:posOffset>4007032</wp:posOffset>
          </wp:positionH>
          <wp:positionV relativeFrom="paragraph">
            <wp:posOffset>191135</wp:posOffset>
          </wp:positionV>
          <wp:extent cx="1371600" cy="681990"/>
          <wp:effectExtent l="0" t="0" r="0" b="3810"/>
          <wp:wrapTopAndBottom/>
          <wp:docPr id="10" name="Imagen 10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 rotWithShape="1">
                  <a:blip r:embed="rId2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8007"/>
                  <a:stretch/>
                </pic:blipFill>
                <pic:spPr bwMode="auto">
                  <a:xfrm>
                    <a:off x="0" y="0"/>
                    <a:ext cx="1371600" cy="6819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D319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  <w:jc w:val="right"/>
    </w:pPr>
    <w:r>
      <w:tab/>
    </w:r>
  </w:p>
  <w:p w14:paraId="5782429E" w14:textId="77777777" w:rsidR="005103AF" w:rsidRPr="00122901" w:rsidRDefault="005103AF" w:rsidP="00122901">
    <w:pPr>
      <w:pStyle w:val="Encabezado"/>
      <w:tabs>
        <w:tab w:val="clear" w:pos="8504"/>
        <w:tab w:val="right" w:pos="8498"/>
      </w:tabs>
      <w:ind w:left="-567"/>
      <w:rPr>
        <w:sz w:val="10"/>
        <w:szCs w:val="10"/>
      </w:rPr>
    </w:pPr>
    <w:r>
      <w:rPr>
        <w:noProof/>
        <w:lang w:eastAsia="es-ES"/>
      </w:rPr>
      <w:drawing>
        <wp:anchor distT="0" distB="0" distL="114300" distR="114300" simplePos="0" relativeHeight="251678720" behindDoc="1" locked="0" layoutInCell="1" allowOverlap="1" wp14:anchorId="6BE525FA" wp14:editId="50EED4C4">
          <wp:simplePos x="0" y="0"/>
          <wp:positionH relativeFrom="column">
            <wp:posOffset>-175261</wp:posOffset>
          </wp:positionH>
          <wp:positionV relativeFrom="margin">
            <wp:align>center</wp:align>
          </wp:positionV>
          <wp:extent cx="5762625" cy="5520064"/>
          <wp:effectExtent l="0" t="0" r="0" b="0"/>
          <wp:wrapNone/>
          <wp:docPr id="11" name="Imagen 11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Imagen que contiene Icono&#10;&#10;Descripción generada automáticamente"/>
                  <pic:cNvPicPr/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520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2901">
      <w:rPr>
        <w:sz w:val="10"/>
        <w:szCs w:val="10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6E4C"/>
    <w:multiLevelType w:val="hybridMultilevel"/>
    <w:tmpl w:val="F928FDB0"/>
    <w:lvl w:ilvl="0" w:tplc="1B6ED42A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A0CAD"/>
    <w:multiLevelType w:val="hybridMultilevel"/>
    <w:tmpl w:val="4EDA6F58"/>
    <w:lvl w:ilvl="0" w:tplc="FFFFFFFF">
      <w:numFmt w:val="decimal"/>
      <w:lvlText w:val="%1."/>
      <w:lvlJc w:val="left"/>
      <w:pPr>
        <w:ind w:left="644" w:hanging="360"/>
      </w:pPr>
      <w:rPr>
        <w:b/>
      </w:rPr>
    </w:lvl>
    <w:lvl w:ilvl="1" w:tplc="0C0A000F">
      <w:start w:val="1"/>
      <w:numFmt w:val="decimal"/>
      <w:lvlText w:val="%2."/>
      <w:lvlJc w:val="left"/>
      <w:pPr>
        <w:ind w:left="1495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431D19"/>
    <w:multiLevelType w:val="hybridMultilevel"/>
    <w:tmpl w:val="8F2E5010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1017031C"/>
    <w:multiLevelType w:val="hybridMultilevel"/>
    <w:tmpl w:val="131ED628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2C9D"/>
    <w:multiLevelType w:val="hybridMultilevel"/>
    <w:tmpl w:val="8CD2C4BE"/>
    <w:lvl w:ilvl="0" w:tplc="0C0A0017">
      <w:start w:val="1"/>
      <w:numFmt w:val="lowerLetter"/>
      <w:lvlText w:val="%1)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131B34F8"/>
    <w:multiLevelType w:val="hybridMultilevel"/>
    <w:tmpl w:val="0E3A3D46"/>
    <w:lvl w:ilvl="0" w:tplc="0C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7E55598"/>
    <w:multiLevelType w:val="hybridMultilevel"/>
    <w:tmpl w:val="EB1042D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219DB"/>
    <w:multiLevelType w:val="hybridMultilevel"/>
    <w:tmpl w:val="8F2E5010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 w15:restartNumberingAfterBreak="0">
    <w:nsid w:val="28951690"/>
    <w:multiLevelType w:val="hybridMultilevel"/>
    <w:tmpl w:val="DEDE93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F6F"/>
    <w:multiLevelType w:val="hybridMultilevel"/>
    <w:tmpl w:val="A42A491E"/>
    <w:lvl w:ilvl="0" w:tplc="7D48B660">
      <w:start w:val="1"/>
      <w:numFmt w:val="lowerLetter"/>
      <w:lvlText w:val="%1)"/>
      <w:lvlJc w:val="left"/>
      <w:pPr>
        <w:ind w:left="720" w:hanging="360"/>
      </w:pPr>
      <w:rPr>
        <w:rFonts w:ascii="Source Sans Pro" w:hAnsi="Source Sans Pro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134F5"/>
    <w:multiLevelType w:val="hybridMultilevel"/>
    <w:tmpl w:val="8214A18E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425515"/>
    <w:multiLevelType w:val="hybridMultilevel"/>
    <w:tmpl w:val="7A82429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E735D"/>
    <w:multiLevelType w:val="hybridMultilevel"/>
    <w:tmpl w:val="21C63412"/>
    <w:lvl w:ilvl="0" w:tplc="19088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5B1115"/>
    <w:multiLevelType w:val="hybridMultilevel"/>
    <w:tmpl w:val="302440BE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 w15:restartNumberingAfterBreak="0">
    <w:nsid w:val="3DF10FAF"/>
    <w:multiLevelType w:val="hybridMultilevel"/>
    <w:tmpl w:val="CD8CEE96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E854072"/>
    <w:multiLevelType w:val="hybridMultilevel"/>
    <w:tmpl w:val="2A0A494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CC2775"/>
    <w:multiLevelType w:val="hybridMultilevel"/>
    <w:tmpl w:val="3E60614C"/>
    <w:lvl w:ilvl="0" w:tplc="ADAAF95E">
      <w:numFmt w:val="bullet"/>
      <w:lvlText w:val="-"/>
      <w:lvlJc w:val="left"/>
      <w:pPr>
        <w:ind w:left="720" w:hanging="360"/>
      </w:pPr>
      <w:rPr>
        <w:rFonts w:ascii="Times New Roman" w:eastAsia="DejaVu Sans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B05AB"/>
    <w:multiLevelType w:val="hybridMultilevel"/>
    <w:tmpl w:val="D0CA6BDC"/>
    <w:lvl w:ilvl="0" w:tplc="2DD8306A">
      <w:start w:val="1"/>
      <w:numFmt w:val="decimal"/>
      <w:lvlText w:val="%1."/>
      <w:lvlJc w:val="left"/>
      <w:pPr>
        <w:ind w:left="720" w:hanging="360"/>
      </w:pPr>
      <w:rPr>
        <w:rFonts w:ascii="Source Sans Pro" w:eastAsiaTheme="minorHAnsi" w:hAnsi="Source Sans Pro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F2CB6"/>
    <w:multiLevelType w:val="hybridMultilevel"/>
    <w:tmpl w:val="5EB013C6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3498B"/>
    <w:multiLevelType w:val="hybridMultilevel"/>
    <w:tmpl w:val="464AEB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3765F"/>
    <w:multiLevelType w:val="hybridMultilevel"/>
    <w:tmpl w:val="88325BF6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F496E"/>
    <w:multiLevelType w:val="hybridMultilevel"/>
    <w:tmpl w:val="29284F74"/>
    <w:lvl w:ilvl="0" w:tplc="94C24274">
      <w:start w:val="1"/>
      <w:numFmt w:val="decimal"/>
      <w:lvlText w:val="%1."/>
      <w:lvlJc w:val="left"/>
      <w:pPr>
        <w:ind w:left="720" w:hanging="360"/>
      </w:pPr>
      <w:rPr>
        <w:rFonts w:ascii="Source Sans Pro" w:eastAsiaTheme="minorHAnsi" w:hAnsi="Source Sans Pro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16"/>
  </w:num>
  <w:num w:numId="5">
    <w:abstractNumId w:val="10"/>
  </w:num>
  <w:num w:numId="6">
    <w:abstractNumId w:val="6"/>
  </w:num>
  <w:num w:numId="7">
    <w:abstractNumId w:val="17"/>
  </w:num>
  <w:num w:numId="8">
    <w:abstractNumId w:val="15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7"/>
  </w:num>
  <w:num w:numId="18">
    <w:abstractNumId w:val="11"/>
  </w:num>
  <w:num w:numId="19">
    <w:abstractNumId w:val="21"/>
  </w:num>
  <w:num w:numId="20">
    <w:abstractNumId w:val="14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34"/>
    <w:rsid w:val="00014440"/>
    <w:rsid w:val="00016DFD"/>
    <w:rsid w:val="000436BD"/>
    <w:rsid w:val="00074AB7"/>
    <w:rsid w:val="000846EF"/>
    <w:rsid w:val="000B4241"/>
    <w:rsid w:val="000D5E8A"/>
    <w:rsid w:val="000F7274"/>
    <w:rsid w:val="00100E64"/>
    <w:rsid w:val="00110613"/>
    <w:rsid w:val="00122901"/>
    <w:rsid w:val="00130D7C"/>
    <w:rsid w:val="0014351C"/>
    <w:rsid w:val="001473FA"/>
    <w:rsid w:val="00180E5E"/>
    <w:rsid w:val="001E7509"/>
    <w:rsid w:val="001F1194"/>
    <w:rsid w:val="001F21B8"/>
    <w:rsid w:val="00201B76"/>
    <w:rsid w:val="00224813"/>
    <w:rsid w:val="00266E09"/>
    <w:rsid w:val="002E6988"/>
    <w:rsid w:val="00335EB5"/>
    <w:rsid w:val="003409FE"/>
    <w:rsid w:val="003414BB"/>
    <w:rsid w:val="0035532B"/>
    <w:rsid w:val="00375F4B"/>
    <w:rsid w:val="003C188E"/>
    <w:rsid w:val="00407F57"/>
    <w:rsid w:val="00483BC1"/>
    <w:rsid w:val="004B0F8C"/>
    <w:rsid w:val="004D01B5"/>
    <w:rsid w:val="005103AF"/>
    <w:rsid w:val="00532747"/>
    <w:rsid w:val="005909D9"/>
    <w:rsid w:val="005C132B"/>
    <w:rsid w:val="005C6AEE"/>
    <w:rsid w:val="0060421B"/>
    <w:rsid w:val="0063387F"/>
    <w:rsid w:val="00656F8D"/>
    <w:rsid w:val="006B278E"/>
    <w:rsid w:val="006D0BD3"/>
    <w:rsid w:val="006E67E0"/>
    <w:rsid w:val="00724733"/>
    <w:rsid w:val="00747DA1"/>
    <w:rsid w:val="007746D4"/>
    <w:rsid w:val="00775629"/>
    <w:rsid w:val="007A6071"/>
    <w:rsid w:val="007C7E86"/>
    <w:rsid w:val="007F495D"/>
    <w:rsid w:val="007F6CEE"/>
    <w:rsid w:val="00803B4A"/>
    <w:rsid w:val="008502FE"/>
    <w:rsid w:val="008A7E00"/>
    <w:rsid w:val="00975F47"/>
    <w:rsid w:val="00A2548E"/>
    <w:rsid w:val="00A27FFA"/>
    <w:rsid w:val="00A529CF"/>
    <w:rsid w:val="00A72BEC"/>
    <w:rsid w:val="00A967F4"/>
    <w:rsid w:val="00AB5AA7"/>
    <w:rsid w:val="00AC6665"/>
    <w:rsid w:val="00B01766"/>
    <w:rsid w:val="00B04837"/>
    <w:rsid w:val="00B132DA"/>
    <w:rsid w:val="00C04E98"/>
    <w:rsid w:val="00C07CEE"/>
    <w:rsid w:val="00C37A2B"/>
    <w:rsid w:val="00C761F3"/>
    <w:rsid w:val="00C77374"/>
    <w:rsid w:val="00CC52A6"/>
    <w:rsid w:val="00CE4670"/>
    <w:rsid w:val="00D002F5"/>
    <w:rsid w:val="00D12A4F"/>
    <w:rsid w:val="00D14AE3"/>
    <w:rsid w:val="00D21819"/>
    <w:rsid w:val="00D66D8A"/>
    <w:rsid w:val="00DE77D0"/>
    <w:rsid w:val="00E07275"/>
    <w:rsid w:val="00E20B69"/>
    <w:rsid w:val="00E65DBF"/>
    <w:rsid w:val="00E70CB5"/>
    <w:rsid w:val="00E8415E"/>
    <w:rsid w:val="00E8489C"/>
    <w:rsid w:val="00EB6B3D"/>
    <w:rsid w:val="00EF7F01"/>
    <w:rsid w:val="00F1654A"/>
    <w:rsid w:val="00F45378"/>
    <w:rsid w:val="00F466C6"/>
    <w:rsid w:val="00F82734"/>
    <w:rsid w:val="00FE71DD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D1A5B5"/>
  <w15:chartTrackingRefBased/>
  <w15:docId w15:val="{99F3DFD9-58EA-4025-9FAE-55BF223E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urce Sans Pro" w:eastAsiaTheme="minorHAnsi" w:hAnsi="Source Sans Pro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E86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656F8D"/>
    <w:pPr>
      <w:keepNext/>
      <w:keepLines/>
      <w:spacing w:before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6F8D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F827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-561" w:right="-659"/>
      <w:jc w:val="center"/>
      <w:outlineLvl w:val="2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Ttulo5">
    <w:name w:val="heading 5"/>
    <w:basedOn w:val="Normal"/>
    <w:next w:val="Normal"/>
    <w:link w:val="Ttulo5Car"/>
    <w:qFormat/>
    <w:rsid w:val="00F827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-561" w:right="-659"/>
      <w:outlineLvl w:val="4"/>
    </w:pPr>
    <w:rPr>
      <w:rFonts w:ascii="Arial" w:eastAsia="Times New Roman" w:hAnsi="Arial" w:cs="Arial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6F8D"/>
    <w:rPr>
      <w:rFonts w:ascii="Calibri Light" w:eastAsiaTheme="majorEastAsia" w:hAnsi="Calibri Light" w:cstheme="majorBidi"/>
      <w:color w:val="2F5496" w:themeColor="accent1" w:themeShade="BF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6F8D"/>
    <w:rPr>
      <w:rFonts w:ascii="Calibri Light" w:eastAsiaTheme="majorEastAsia" w:hAnsi="Calibri Light" w:cstheme="majorBidi"/>
      <w:color w:val="2F5496" w:themeColor="accent1" w:themeShade="BF"/>
      <w:sz w:val="26"/>
      <w:szCs w:val="26"/>
      <w:lang w:val="en-US"/>
    </w:rPr>
  </w:style>
  <w:style w:type="paragraph" w:styleId="Encabezado">
    <w:name w:val="header"/>
    <w:basedOn w:val="Normal"/>
    <w:link w:val="EncabezadoCar"/>
    <w:unhideWhenUsed/>
    <w:rsid w:val="00FF588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FF588B"/>
    <w:rPr>
      <w:rFonts w:ascii="Calibri Light" w:eastAsia="Arial Unicode MS" w:hAnsi="Calibri Light" w:cs="Times New Roman"/>
      <w:sz w:val="22"/>
      <w:bdr w:val="ni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F588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88B"/>
    <w:rPr>
      <w:rFonts w:ascii="Calibri Light" w:eastAsia="Arial Unicode MS" w:hAnsi="Calibri Light" w:cs="Times New Roman"/>
      <w:sz w:val="22"/>
      <w:bdr w:val="nil"/>
      <w:lang w:val="en-US"/>
    </w:rPr>
  </w:style>
  <w:style w:type="paragraph" w:customStyle="1" w:styleId="Cabeceraypie">
    <w:name w:val="Cabecera y pie"/>
    <w:rsid w:val="00FF588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es-ES_tradnl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">
    <w:name w:val="Cuerpo"/>
    <w:rsid w:val="00FF588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link w:val="SubttuloCar"/>
    <w:uiPriority w:val="11"/>
    <w:qFormat/>
    <w:rsid w:val="004D01B5"/>
    <w:pPr>
      <w:jc w:val="center"/>
    </w:pPr>
    <w:rPr>
      <w:b/>
      <w:bCs/>
      <w:sz w:val="24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01B5"/>
    <w:rPr>
      <w:rFonts w:ascii="Calibri Light" w:eastAsia="Arial Unicode MS" w:hAnsi="Calibri Light" w:cs="Times New Roman"/>
      <w:b/>
      <w:bCs/>
      <w:szCs w:val="28"/>
      <w:bdr w:val="nil"/>
      <w:lang w:val="es-ES_tradnl"/>
    </w:rPr>
  </w:style>
  <w:style w:type="character" w:styleId="Hipervnculo">
    <w:name w:val="Hyperlink"/>
    <w:uiPriority w:val="99"/>
    <w:rsid w:val="007C7E86"/>
    <w:rPr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7C7E86"/>
  </w:style>
  <w:style w:type="character" w:styleId="Hipervnculovisitado">
    <w:name w:val="FollowedHyperlink"/>
    <w:basedOn w:val="Fuentedeprrafopredeter"/>
    <w:uiPriority w:val="99"/>
    <w:semiHidden/>
    <w:unhideWhenUsed/>
    <w:rsid w:val="007C7E86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4D01B5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F82734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F82734"/>
    <w:rPr>
      <w:rFonts w:ascii="Arial" w:eastAsia="Times New Roman" w:hAnsi="Arial" w:cs="Arial"/>
      <w:b/>
      <w:bCs/>
      <w:lang w:eastAsia="es-ES"/>
    </w:rPr>
  </w:style>
  <w:style w:type="paragraph" w:customStyle="1" w:styleId="Listamulticolor-nfasis11">
    <w:name w:val="Lista multicolor - Énfasis 11"/>
    <w:basedOn w:val="Normal"/>
    <w:uiPriority w:val="34"/>
    <w:qFormat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Default">
    <w:name w:val="Default"/>
    <w:rsid w:val="00F82734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2734"/>
    <w:rPr>
      <w:rFonts w:ascii="Segoe UI" w:eastAsia="Times New Roman" w:hAnsi="Segoe UI" w:cs="Segoe UI"/>
      <w:sz w:val="18"/>
      <w:szCs w:val="18"/>
      <w:lang w:eastAsia="es-ES"/>
    </w:rPr>
  </w:style>
  <w:style w:type="table" w:styleId="Tablaconcuadrcula">
    <w:name w:val="Table Grid"/>
    <w:basedOn w:val="Tablanormal"/>
    <w:uiPriority w:val="39"/>
    <w:rsid w:val="00F8273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8273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82734"/>
    <w:rPr>
      <w:rFonts w:ascii="Times New Roman" w:eastAsia="Times New Roman" w:hAnsi="Times New Roman"/>
      <w:sz w:val="24"/>
      <w:szCs w:val="24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273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2734"/>
    <w:rPr>
      <w:rFonts w:ascii="Times New Roman" w:eastAsia="Times New Roman" w:hAnsi="Times New Roman"/>
      <w:b/>
      <w:bCs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F82734"/>
    <w:rPr>
      <w:rFonts w:ascii="Times New Roman" w:eastAsia="Times New Roman" w:hAnsi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Theme="minorHAnsi" w:hAnsiTheme="minorHAnsi" w:cstheme="minorBidi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82734"/>
    <w:rPr>
      <w:rFonts w:asciiTheme="minorHAnsi" w:hAnsiTheme="minorHAnsi" w:cstheme="minorBidi"/>
    </w:rPr>
  </w:style>
  <w:style w:type="character" w:styleId="Refdenotaalpie">
    <w:name w:val="footnote reference"/>
    <w:basedOn w:val="Fuentedeprrafopredeter"/>
    <w:uiPriority w:val="99"/>
    <w:semiHidden/>
    <w:unhideWhenUsed/>
    <w:rsid w:val="00F82734"/>
    <w:rPr>
      <w:vertAlign w:val="superscript"/>
    </w:rPr>
  </w:style>
  <w:style w:type="paragraph" w:styleId="Sinespaciado">
    <w:name w:val="No Spacing"/>
    <w:uiPriority w:val="1"/>
    <w:qFormat/>
    <w:rsid w:val="00F82734"/>
    <w:pPr>
      <w:pBdr>
        <w:top w:val="nil"/>
        <w:left w:val="nil"/>
        <w:bottom w:val="nil"/>
        <w:right w:val="nil"/>
        <w:between w:val="nil"/>
        <w:bar w:val="nil"/>
      </w:pBdr>
      <w:jc w:val="both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82734"/>
    <w:rPr>
      <w:color w:val="605E5C"/>
      <w:shd w:val="clear" w:color="auto" w:fill="E1DFDD"/>
    </w:rPr>
  </w:style>
  <w:style w:type="table" w:styleId="Tabladecuadrcula1clara-nfasis3">
    <w:name w:val="Grid Table 1 Light Accent 3"/>
    <w:basedOn w:val="Tablanormal"/>
    <w:uiPriority w:val="46"/>
    <w:rsid w:val="00E65DBF"/>
    <w:rPr>
      <w:rFonts w:asciiTheme="minorHAnsi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5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s%20Notario\OneDrive%20-%20Universidad%20de%20C&#243;rdoba\Documentos\Plantillas%20personalizadas%20de%20Office\IMIBIC%20Escri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8C819-FC52-47AA-A0A3-BD0C0D81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IMIBIC Escrito</Template>
  <TotalTime>0</TotalTime>
  <Pages>7</Pages>
  <Words>415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Notario Ríos</dc:creator>
  <cp:keywords/>
  <dc:description/>
  <cp:lastModifiedBy>Jose Carlos Prieto</cp:lastModifiedBy>
  <cp:revision>3</cp:revision>
  <cp:lastPrinted>2022-10-24T18:12:00Z</cp:lastPrinted>
  <dcterms:created xsi:type="dcterms:W3CDTF">2025-11-28T10:55:00Z</dcterms:created>
  <dcterms:modified xsi:type="dcterms:W3CDTF">2025-11-28T10:57:00Z</dcterms:modified>
</cp:coreProperties>
</file>